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P-13633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Innenputzarbeiten - Gesamtschule Münster-West -Erweiterungsneubau- TP1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2026-0390-23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Innenputzarbeiten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